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F141EB" w:rsidRPr="00F141EB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Λεπίδες </w:t>
            </w:r>
            <w:proofErr w:type="spellStart"/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μικροτόμου</w:t>
            </w:r>
            <w:proofErr w:type="spellEnd"/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eastAsia="zh-CN"/>
              </w:rPr>
              <w:t xml:space="preserve"> μιας χρήσης </w:t>
            </w:r>
            <w:bookmarkStart w:id="0" w:name="_GoBack"/>
            <w:bookmarkEnd w:id="0"/>
          </w:p>
        </w:tc>
      </w:tr>
      <w:tr w:rsidR="00F141EB" w:rsidRPr="00F141EB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141EB" w:rsidRPr="00F141EB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141EB" w:rsidRPr="00F141EB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41E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141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141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141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141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141EB" w:rsidRPr="00F141EB" w:rsidTr="00D80BF9">
        <w:trPr>
          <w:cantSplit/>
          <w:trHeight w:hRule="exact" w:val="964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EB" w:rsidRPr="00F141EB" w:rsidRDefault="00F141EB" w:rsidP="00F141E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Λεπίδες </w:t>
            </w:r>
            <w:proofErr w:type="spellStart"/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μικροτόμου</w:t>
            </w:r>
            <w:proofErr w:type="spellEnd"/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, μιας χρήσης, από χάλυβα (</w:t>
            </w:r>
            <w:proofErr w:type="spellStart"/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low</w:t>
            </w:r>
            <w:proofErr w:type="spellEnd"/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- </w:t>
            </w:r>
            <w:proofErr w:type="spellStart"/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profile</w:t>
            </w:r>
            <w:proofErr w:type="spellEnd"/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), κατάλληλες για τομές μαλακών και σκληρών ιστών και γενικά για ιστολογικές τομές ρουτίνας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141EB" w:rsidRPr="00F141EB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EB" w:rsidRPr="00F141EB" w:rsidRDefault="00F141EB" w:rsidP="00F141E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Διαστάσεις: 80 </w:t>
            </w:r>
            <w:proofErr w:type="spellStart"/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mm</w:t>
            </w:r>
            <w:proofErr w:type="spellEnd"/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x 8 </w:t>
            </w:r>
            <w:proofErr w:type="spellStart"/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mm</w:t>
            </w:r>
            <w:proofErr w:type="spellEnd"/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(μήκος x πλάτος)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141EB" w:rsidRPr="00F141EB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EB" w:rsidRPr="00F141EB" w:rsidRDefault="00F141EB" w:rsidP="00F141E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Γωνία κοπής: 34 μοίρες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F141EB" w:rsidRPr="00F141EB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F141EB" w:rsidRPr="00F141EB" w:rsidRDefault="00F141EB" w:rsidP="00F141EB">
            <w:pPr>
              <w:rPr>
                <w:rFonts w:ascii="Tahoma" w:hAnsi="Tahoma" w:cs="Tahoma"/>
                <w:sz w:val="18"/>
                <w:szCs w:val="18"/>
              </w:rPr>
            </w:pPr>
            <w:r w:rsidRPr="00F141EB">
              <w:rPr>
                <w:rFonts w:ascii="Tahoma" w:hAnsi="Tahoma" w:cs="Tahoma"/>
                <w:sz w:val="18"/>
                <w:szCs w:val="18"/>
              </w:rPr>
              <w:t>Να διαθέτουν επικάλυψη πολυμερούς PTFE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141EB" w:rsidRPr="00F141EB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F141EB" w:rsidRPr="00F141EB" w:rsidRDefault="00F141EB" w:rsidP="00F141EB">
            <w:pPr>
              <w:rPr>
                <w:rFonts w:ascii="Tahoma" w:hAnsi="Tahoma" w:cs="Tahoma"/>
                <w:sz w:val="18"/>
                <w:szCs w:val="18"/>
              </w:rPr>
            </w:pPr>
            <w:r w:rsidRPr="00F141EB">
              <w:rPr>
                <w:rFonts w:ascii="Tahoma" w:hAnsi="Tahoma" w:cs="Tahoma"/>
                <w:sz w:val="18"/>
                <w:szCs w:val="18"/>
              </w:rPr>
              <w:t xml:space="preserve">Να φέρουν CE </w:t>
            </w:r>
            <w:proofErr w:type="spellStart"/>
            <w:r w:rsidRPr="00F141EB">
              <w:rPr>
                <w:rFonts w:ascii="Tahoma" w:hAnsi="Tahoma" w:cs="Tahoma"/>
                <w:sz w:val="18"/>
                <w:szCs w:val="18"/>
              </w:rPr>
              <w:t>mark</w:t>
            </w:r>
            <w:proofErr w:type="spellEnd"/>
            <w:r w:rsidRPr="00F141EB">
              <w:rPr>
                <w:rFonts w:ascii="Tahoma" w:hAnsi="Tahoma" w:cs="Tahoma"/>
                <w:sz w:val="18"/>
                <w:szCs w:val="18"/>
              </w:rPr>
              <w:t xml:space="preserve"> για IVD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141EB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141EB" w:rsidRPr="00F141EB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F141EB" w:rsidRPr="00F141EB" w:rsidRDefault="00F141EB" w:rsidP="00F141EB">
            <w:pPr>
              <w:rPr>
                <w:rFonts w:ascii="Tahoma" w:hAnsi="Tahoma" w:cs="Tahoma"/>
                <w:sz w:val="18"/>
                <w:szCs w:val="18"/>
              </w:rPr>
            </w:pPr>
            <w:r w:rsidRPr="00F141EB">
              <w:rPr>
                <w:rFonts w:ascii="Tahoma" w:hAnsi="Tahoma" w:cs="Tahoma"/>
                <w:sz w:val="18"/>
                <w:szCs w:val="18"/>
              </w:rPr>
              <w:t>Συσκευασία: 50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141EB" w:rsidRPr="00F141EB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141E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F141EB">
              <w:rPr>
                <w:rFonts w:ascii="Tahoma" w:hAnsi="Tahoma" w:cs="Tahoma"/>
                <w:sz w:val="18"/>
                <w:szCs w:val="18"/>
              </w:rPr>
              <w:t>10 πακέτα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F141EB" w:rsidRPr="00F141EB" w:rsidRDefault="00F141EB" w:rsidP="00F141E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41E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F141EB" w:rsidRDefault="00B43CAA" w:rsidP="00F141EB"/>
    <w:sectPr w:rsidR="00B43CAA" w:rsidRPr="00F141E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1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86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2025-11-24T11:04:00Z</dcterms:created>
  <dcterms:modified xsi:type="dcterms:W3CDTF">2025-11-24T11:04:00Z</dcterms:modified>
</cp:coreProperties>
</file>